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640"/>
      </w:tblGrid>
      <w:tr w:rsidR="00993E87" w14:paraId="350FF684" w14:textId="77777777">
        <w:trPr>
          <w:jc w:val="center"/>
        </w:trPr>
        <w:tc>
          <w:tcPr>
            <w:tcW w:w="0" w:type="auto"/>
          </w:tcPr>
          <w:p w14:paraId="1C599E05" w14:textId="77777777" w:rsidR="00993E87" w:rsidRDefault="00993E87">
            <w:pPr>
              <w:pStyle w:val="Address2"/>
            </w:pPr>
            <w:r>
              <w:t xml:space="preserve">17665 Zanger • </w:t>
            </w:r>
            <w:smartTag w:uri="urn:schemas-microsoft-com:office:smarttags" w:element="place">
              <w:smartTag w:uri="urn:schemas-microsoft-com:office:smarttags" w:element="City">
                <w:r>
                  <w:t>Clinton Township</w:t>
                </w:r>
              </w:smartTag>
              <w:r>
                <w:t xml:space="preserve">, </w:t>
              </w:r>
              <w:smartTag w:uri="urn:schemas-microsoft-com:office:smarttags" w:element="State">
                <w:r>
                  <w:t>MI</w:t>
                </w:r>
              </w:smartTag>
              <w:r>
                <w:t xml:space="preserve"> </w:t>
              </w:r>
              <w:smartTag w:uri="urn:schemas-microsoft-com:office:smarttags" w:element="PostalCode">
                <w:r>
                  <w:t>48038</w:t>
                </w:r>
              </w:smartTag>
            </w:smartTag>
          </w:p>
        </w:tc>
      </w:tr>
      <w:tr w:rsidR="00993E87" w14:paraId="47ECD91E" w14:textId="77777777">
        <w:trPr>
          <w:jc w:val="center"/>
        </w:trPr>
        <w:tc>
          <w:tcPr>
            <w:tcW w:w="0" w:type="auto"/>
            <w:tcMar>
              <w:bottom w:w="288" w:type="dxa"/>
            </w:tcMar>
          </w:tcPr>
          <w:p w14:paraId="4070F17B" w14:textId="77777777" w:rsidR="00993E87" w:rsidRDefault="0055505E" w:rsidP="0049264A">
            <w:pPr>
              <w:pStyle w:val="Address1"/>
            </w:pPr>
            <w:r>
              <w:t>Phone 586-</w:t>
            </w:r>
            <w:r w:rsidR="0049264A">
              <w:t>634-7744</w:t>
            </w:r>
            <w:r w:rsidR="00993E87">
              <w:t xml:space="preserve"> • E-mail cmcbain@</w:t>
            </w:r>
            <w:r w:rsidR="0049264A">
              <w:t>Live.com</w:t>
            </w:r>
          </w:p>
        </w:tc>
      </w:tr>
    </w:tbl>
    <w:p w14:paraId="64524124" w14:textId="77777777" w:rsidR="00993E87" w:rsidRDefault="00993E87">
      <w:pPr>
        <w:pStyle w:val="Name"/>
        <w:rPr>
          <w:sz w:val="36"/>
        </w:rPr>
      </w:pPr>
      <w:r>
        <w:rPr>
          <w:sz w:val="36"/>
        </w:rPr>
        <w:t>Craig McBain</w:t>
      </w:r>
    </w:p>
    <w:p w14:paraId="19600190" w14:textId="6823D6C1" w:rsidR="000B41CE" w:rsidRDefault="000B41CE" w:rsidP="000B41CE">
      <w:pPr>
        <w:pStyle w:val="Quote"/>
      </w:pPr>
      <w:r>
        <w:t>M</w:t>
      </w:r>
      <w:r w:rsidRPr="000B41CE">
        <w:t xml:space="preserve">y mission </w:t>
      </w:r>
      <w:r>
        <w:t xml:space="preserve">is </w:t>
      </w:r>
      <w:r w:rsidRPr="000B41CE">
        <w:t>to remake schools using technology to encourage, enlighten, and empower students, teachers, and administrators.</w:t>
      </w:r>
    </w:p>
    <w:p w14:paraId="4299FBD6" w14:textId="4959E982" w:rsidR="00993E87" w:rsidRDefault="00993E87">
      <w:pPr>
        <w:pStyle w:val="SectionTitle"/>
        <w:rPr>
          <w:b/>
          <w:bCs/>
        </w:rPr>
      </w:pPr>
      <w:r>
        <w:rPr>
          <w:b/>
          <w:bCs/>
        </w:rPr>
        <w:t>Summary &amp; Highlights</w:t>
      </w:r>
    </w:p>
    <w:p w14:paraId="285F20F4" w14:textId="77777777" w:rsidR="00993E87" w:rsidRDefault="00993E87"/>
    <w:p w14:paraId="647FECCE" w14:textId="703DB667" w:rsidR="00993E87" w:rsidRDefault="00993E87">
      <w:pPr>
        <w:pStyle w:val="Achievement"/>
      </w:pPr>
      <w:r>
        <w:t xml:space="preserve">Highly motivated, creative, and versatile educator with </w:t>
      </w:r>
      <w:r w:rsidR="0032752D">
        <w:t>21</w:t>
      </w:r>
      <w:r w:rsidR="0055505E">
        <w:t xml:space="preserve"> </w:t>
      </w:r>
      <w:r>
        <w:t>years</w:t>
      </w:r>
      <w:r w:rsidR="0032752D">
        <w:t xml:space="preserve"> of</w:t>
      </w:r>
      <w:r>
        <w:t xml:space="preserve"> experience </w:t>
      </w:r>
      <w:r w:rsidR="0055505E">
        <w:t xml:space="preserve">in the field of </w:t>
      </w:r>
      <w:r>
        <w:t xml:space="preserve">Instructional Technology and </w:t>
      </w:r>
      <w:r w:rsidR="0032752D">
        <w:t>3</w:t>
      </w:r>
      <w:r w:rsidR="0055505E">
        <w:t>6</w:t>
      </w:r>
      <w:r>
        <w:t xml:space="preserve"> years in education. </w:t>
      </w:r>
    </w:p>
    <w:p w14:paraId="19F3D3EF" w14:textId="1959FE75" w:rsidR="00A93DC5" w:rsidRDefault="00A93DC5">
      <w:pPr>
        <w:pStyle w:val="Achievement"/>
      </w:pPr>
      <w:r>
        <w:t>Microsoft Innovative Educator Expert and MIE Surface Expert</w:t>
      </w:r>
      <w:r w:rsidR="0032752D">
        <w:t xml:space="preserve"> </w:t>
      </w:r>
    </w:p>
    <w:p w14:paraId="0F0E6DE7" w14:textId="77777777" w:rsidR="00A93DC5" w:rsidRDefault="00A93DC5">
      <w:pPr>
        <w:pStyle w:val="Achievement"/>
      </w:pPr>
      <w:r>
        <w:t>Extensive experience in teacher training – conference and professional development event producer, presenter, and coordinator</w:t>
      </w:r>
    </w:p>
    <w:p w14:paraId="1AAC9592" w14:textId="51B250AC" w:rsidR="00993E87" w:rsidRDefault="00993E87">
      <w:pPr>
        <w:pStyle w:val="Achievement"/>
      </w:pPr>
      <w:r>
        <w:t>Especially skilled communicat</w:t>
      </w:r>
      <w:r w:rsidR="0055505E">
        <w:t>or – A</w:t>
      </w:r>
      <w:r>
        <w:t xml:space="preserve">uthored/edited </w:t>
      </w:r>
      <w:r w:rsidR="0030770B">
        <w:t xml:space="preserve">help documentation in OneNote format -  </w:t>
      </w:r>
      <w:r>
        <w:t>“Technology Tips f</w:t>
      </w:r>
      <w:r w:rsidR="0055505E">
        <w:t>or Teachers” web site –Presenter</w:t>
      </w:r>
      <w:r>
        <w:t xml:space="preserve"> at conferences – Maintains Weblog (Blog) – Published magazine article</w:t>
      </w:r>
      <w:r w:rsidR="0055505E">
        <w:t>.</w:t>
      </w:r>
    </w:p>
    <w:p w14:paraId="69F2C9BE" w14:textId="3249CD97" w:rsidR="00993E87" w:rsidRDefault="00993E87">
      <w:pPr>
        <w:pStyle w:val="Achievement"/>
      </w:pPr>
      <w:r>
        <w:t xml:space="preserve">Familiarity with both realms: </w:t>
      </w:r>
      <w:r w:rsidR="0030770B">
        <w:t xml:space="preserve">teaching and administration - </w:t>
      </w:r>
      <w:r>
        <w:t xml:space="preserve">hardware, networking, and </w:t>
      </w:r>
      <w:r w:rsidR="00A93DC5">
        <w:t xml:space="preserve">management </w:t>
      </w:r>
      <w:r>
        <w:t>versus staff development, support, and teaching.</w:t>
      </w:r>
    </w:p>
    <w:p w14:paraId="223277B6" w14:textId="77777777" w:rsidR="00993E87" w:rsidRDefault="00993E87" w:rsidP="00666C45">
      <w:pPr>
        <w:pStyle w:val="Achievement"/>
        <w:numPr>
          <w:ilvl w:val="0"/>
          <w:numId w:val="0"/>
        </w:numPr>
      </w:pPr>
    </w:p>
    <w:p w14:paraId="052733FF" w14:textId="77777777" w:rsidR="00993E87" w:rsidRDefault="00993E87">
      <w:pPr>
        <w:pStyle w:val="SectionTitle"/>
        <w:rPr>
          <w:b/>
          <w:bCs/>
        </w:rPr>
      </w:pPr>
      <w:r>
        <w:rPr>
          <w:b/>
          <w:bCs/>
        </w:rPr>
        <w:t>Experience</w:t>
      </w:r>
    </w:p>
    <w:p w14:paraId="4C027DED" w14:textId="77777777" w:rsidR="00666C45" w:rsidRDefault="00666C45">
      <w:pPr>
        <w:pStyle w:val="CompanyName"/>
        <w:tabs>
          <w:tab w:val="clear" w:pos="6480"/>
          <w:tab w:val="right" w:pos="8640"/>
        </w:tabs>
      </w:pPr>
      <w:r>
        <w:t>2005-present</w:t>
      </w:r>
      <w:r>
        <w:tab/>
        <w:t>Chippewa Valley Schools</w:t>
      </w:r>
      <w:r>
        <w:tab/>
        <w:t>Clinton Township, MI</w:t>
      </w:r>
    </w:p>
    <w:p w14:paraId="16A5C118" w14:textId="77777777" w:rsidR="00666C45" w:rsidRDefault="00666C45" w:rsidP="00666C45">
      <w:pPr>
        <w:pStyle w:val="JobTitle"/>
      </w:pPr>
      <w:r>
        <w:t>Director of Technology</w:t>
      </w:r>
    </w:p>
    <w:p w14:paraId="6FED80F2" w14:textId="59A0486C" w:rsidR="00666C45" w:rsidRDefault="00666C45" w:rsidP="00666C45">
      <w:pPr>
        <w:pStyle w:val="Achievement"/>
        <w:ind w:left="480"/>
      </w:pPr>
      <w:r>
        <w:t>Supervises all district technology implementation and support</w:t>
      </w:r>
      <w:r w:rsidR="0032752D">
        <w:t xml:space="preserve"> in one of Michigan’s largest school districts</w:t>
      </w:r>
    </w:p>
    <w:p w14:paraId="7507423B" w14:textId="5396130F" w:rsidR="0032752D" w:rsidRPr="00666C45" w:rsidRDefault="0032752D" w:rsidP="00666C45">
      <w:pPr>
        <w:pStyle w:val="Achievement"/>
        <w:ind w:left="480"/>
      </w:pPr>
      <w:r>
        <w:t>Leads teams that manage $millions in technology bond dollars to improve classroom and district systems.</w:t>
      </w:r>
    </w:p>
    <w:p w14:paraId="0578ABD8" w14:textId="77777777" w:rsidR="00993E87" w:rsidRDefault="00993E87">
      <w:pPr>
        <w:pStyle w:val="CompanyName"/>
        <w:tabs>
          <w:tab w:val="clear" w:pos="6480"/>
          <w:tab w:val="right" w:pos="8640"/>
        </w:tabs>
      </w:pPr>
      <w:r>
        <w:t>1995-</w:t>
      </w:r>
      <w:r w:rsidR="00666C45">
        <w:t>2005</w:t>
      </w:r>
      <w:r>
        <w:tab/>
        <w:t>Chippewa Valley Schools</w:t>
      </w:r>
      <w:r>
        <w:tab/>
      </w:r>
      <w:smartTag w:uri="urn:schemas-microsoft-com:office:smarttags" w:element="place">
        <w:smartTag w:uri="urn:schemas-microsoft-com:office:smarttags" w:element="City">
          <w:r>
            <w:t>Clinton Township</w:t>
          </w:r>
        </w:smartTag>
        <w:r>
          <w:t xml:space="preserve">, </w:t>
        </w:r>
        <w:smartTag w:uri="urn:schemas-microsoft-com:office:smarttags" w:element="State">
          <w:r>
            <w:t>MI</w:t>
          </w:r>
        </w:smartTag>
      </w:smartTag>
    </w:p>
    <w:p w14:paraId="01652E8D" w14:textId="77777777" w:rsidR="00993E87" w:rsidRDefault="00993E87">
      <w:pPr>
        <w:pStyle w:val="JobTitle"/>
      </w:pPr>
      <w:r>
        <w:t>Instructional Technology Coordinator</w:t>
      </w:r>
    </w:p>
    <w:p w14:paraId="21B789BA" w14:textId="26AD7A64" w:rsidR="00993E87" w:rsidRDefault="00993E87">
      <w:pPr>
        <w:pStyle w:val="Achievement"/>
        <w:ind w:left="480"/>
      </w:pPr>
      <w:r>
        <w:t xml:space="preserve">Provided </w:t>
      </w:r>
      <w:r w:rsidR="0032752D">
        <w:t xml:space="preserve">instructional </w:t>
      </w:r>
      <w:r>
        <w:t>technology support</w:t>
      </w:r>
      <w:r w:rsidR="0032752D">
        <w:t xml:space="preserve"> for educators</w:t>
      </w:r>
    </w:p>
    <w:p w14:paraId="192B6862" w14:textId="77777777" w:rsidR="00993E87" w:rsidRDefault="00993E87">
      <w:pPr>
        <w:pStyle w:val="Achievement"/>
        <w:ind w:left="480"/>
      </w:pPr>
      <w:r>
        <w:t>Authored written and multimedia training material</w:t>
      </w:r>
    </w:p>
    <w:p w14:paraId="31504557" w14:textId="77777777" w:rsidR="00993E87" w:rsidRDefault="00993E87">
      <w:pPr>
        <w:pStyle w:val="Achievement"/>
        <w:ind w:left="480"/>
      </w:pPr>
      <w:r>
        <w:t>Supervised Instructional Technology Consultants</w:t>
      </w:r>
    </w:p>
    <w:p w14:paraId="7DD72A72" w14:textId="77777777" w:rsidR="0032752D" w:rsidRDefault="0032752D">
      <w:pPr>
        <w:pStyle w:val="Achievement"/>
        <w:ind w:left="480"/>
      </w:pPr>
      <w:r>
        <w:t>Coordinated professional development days with hundreds of participants</w:t>
      </w:r>
    </w:p>
    <w:p w14:paraId="6F80F29B" w14:textId="58BA4ADF" w:rsidR="00993E87" w:rsidRDefault="00993E87">
      <w:pPr>
        <w:pStyle w:val="Achievement"/>
        <w:ind w:left="480"/>
      </w:pPr>
      <w:r>
        <w:t>Advised on hardware and software acquisition</w:t>
      </w:r>
    </w:p>
    <w:p w14:paraId="40E81E41" w14:textId="77777777" w:rsidR="00993E87" w:rsidRDefault="00993E87">
      <w:pPr>
        <w:pStyle w:val="Achievement"/>
        <w:ind w:left="480"/>
      </w:pPr>
      <w:r>
        <w:t>Administered software budget</w:t>
      </w:r>
    </w:p>
    <w:p w14:paraId="23DD821A" w14:textId="77777777" w:rsidR="00993E87" w:rsidRDefault="00993E87">
      <w:pPr>
        <w:pStyle w:val="CompanyName"/>
        <w:tabs>
          <w:tab w:val="clear" w:pos="6480"/>
          <w:tab w:val="right" w:pos="8640"/>
        </w:tabs>
        <w:rPr>
          <w:i/>
          <w:iCs/>
        </w:rPr>
      </w:pPr>
      <w:r>
        <w:t>1980-1995</w:t>
      </w:r>
      <w:r>
        <w:tab/>
        <w:t>Chippewa Valley Schools</w:t>
      </w:r>
      <w:r>
        <w:tab/>
      </w:r>
      <w:smartTag w:uri="urn:schemas-microsoft-com:office:smarttags" w:element="City">
        <w:smartTag w:uri="urn:schemas-microsoft-com:office:smarttags" w:element="place">
          <w:r>
            <w:t>Clinton</w:t>
          </w:r>
        </w:smartTag>
      </w:smartTag>
      <w:r>
        <w:t xml:space="preserve"> Township, MI</w:t>
      </w:r>
      <w:r>
        <w:br/>
      </w:r>
      <w:r>
        <w:rPr>
          <w:i/>
          <w:iCs/>
        </w:rPr>
        <w:t>Elementary School Teacher- third, fifth grades</w:t>
      </w:r>
    </w:p>
    <w:p w14:paraId="03D4D4CC" w14:textId="77777777" w:rsidR="00993E87" w:rsidRDefault="00993E87">
      <w:pPr>
        <w:pStyle w:val="Achievement"/>
        <w:ind w:left="480"/>
      </w:pPr>
      <w:r>
        <w:t>Math Curriculum Committee</w:t>
      </w:r>
    </w:p>
    <w:p w14:paraId="16F4562D" w14:textId="77777777" w:rsidR="00993E87" w:rsidRDefault="00993E87">
      <w:pPr>
        <w:pStyle w:val="Achievement"/>
        <w:ind w:left="480"/>
      </w:pPr>
      <w:r>
        <w:t>Technology Committees</w:t>
      </w:r>
    </w:p>
    <w:p w14:paraId="369ABB70" w14:textId="77777777" w:rsidR="00993E87" w:rsidRDefault="00993E87">
      <w:pPr>
        <w:pStyle w:val="Achievement"/>
        <w:ind w:left="480"/>
      </w:pPr>
      <w:r>
        <w:t>Taught summer class in Logo programming for children</w:t>
      </w:r>
    </w:p>
    <w:p w14:paraId="69158F47" w14:textId="77777777" w:rsidR="00993E87" w:rsidRDefault="00993E87">
      <w:pPr>
        <w:pStyle w:val="Achievement"/>
        <w:ind w:left="480"/>
      </w:pPr>
      <w:r>
        <w:t>Designed and taught Adult –Community Education class: Computer Basics for Parents</w:t>
      </w:r>
    </w:p>
    <w:p w14:paraId="7B267D97" w14:textId="77777777" w:rsidR="00993E87" w:rsidRDefault="00993E87">
      <w:pPr>
        <w:pStyle w:val="CompanyName"/>
        <w:tabs>
          <w:tab w:val="clear" w:pos="6480"/>
          <w:tab w:val="right" w:pos="8640"/>
        </w:tabs>
        <w:rPr>
          <w:i/>
          <w:iCs/>
        </w:rPr>
      </w:pPr>
      <w:r>
        <w:lastRenderedPageBreak/>
        <w:t>1979-1980</w:t>
      </w:r>
      <w:r>
        <w:tab/>
        <w:t>Airport Community Schools</w:t>
      </w:r>
      <w:r>
        <w:tab/>
      </w:r>
      <w:smartTag w:uri="urn:schemas-microsoft-com:office:smarttags" w:element="place">
        <w:smartTag w:uri="urn:schemas-microsoft-com:office:smarttags" w:element="City">
          <w:r>
            <w:t>Carleton</w:t>
          </w:r>
        </w:smartTag>
        <w:r>
          <w:t xml:space="preserve">, </w:t>
        </w:r>
        <w:smartTag w:uri="urn:schemas-microsoft-com:office:smarttags" w:element="State">
          <w:r>
            <w:t>MI</w:t>
          </w:r>
        </w:smartTag>
      </w:smartTag>
      <w:r>
        <w:br/>
      </w:r>
      <w:r>
        <w:rPr>
          <w:i/>
          <w:iCs/>
        </w:rPr>
        <w:t>Elementary School Teacher –Fourth Grade</w:t>
      </w:r>
      <w:r>
        <w:rPr>
          <w:i/>
          <w:iCs/>
        </w:rPr>
        <w:br/>
      </w:r>
    </w:p>
    <w:p w14:paraId="0EAD1227" w14:textId="77777777" w:rsidR="00993E87" w:rsidRDefault="00993E87" w:rsidP="004007B2">
      <w:pPr>
        <w:pStyle w:val="SectionTitle"/>
        <w:spacing w:after="240"/>
        <w:rPr>
          <w:b/>
          <w:bCs/>
        </w:rPr>
      </w:pPr>
      <w:r>
        <w:rPr>
          <w:b/>
          <w:bCs/>
        </w:rPr>
        <w:t>Education</w:t>
      </w:r>
    </w:p>
    <w:p w14:paraId="209E253B" w14:textId="77777777" w:rsidR="00993E87" w:rsidRDefault="00993E87" w:rsidP="0055505E">
      <w:pPr>
        <w:pStyle w:val="Achievement"/>
        <w:tabs>
          <w:tab w:val="left" w:pos="1430"/>
          <w:tab w:val="right" w:pos="8580"/>
        </w:tabs>
        <w:jc w:val="left"/>
      </w:pPr>
      <w:r>
        <w:t>1988</w:t>
      </w:r>
      <w:r>
        <w:tab/>
        <w:t>Saginaw Valley State University</w:t>
      </w:r>
      <w:r>
        <w:tab/>
        <w:t>Universi</w:t>
      </w:r>
      <w:r w:rsidR="0055505E">
        <w:t>ty Center, MI</w:t>
      </w:r>
      <w:r w:rsidR="0055505E">
        <w:br/>
        <w:t>M.A. / Teaching</w:t>
      </w:r>
    </w:p>
    <w:p w14:paraId="6E0711B6" w14:textId="5892FED3" w:rsidR="00993E87" w:rsidRDefault="00993E87" w:rsidP="0055505E">
      <w:pPr>
        <w:pStyle w:val="Achievement"/>
        <w:tabs>
          <w:tab w:val="left" w:pos="1430"/>
          <w:tab w:val="right" w:pos="8580"/>
        </w:tabs>
        <w:jc w:val="left"/>
      </w:pPr>
      <w:r>
        <w:t>1975-1979</w:t>
      </w:r>
      <w:r>
        <w:tab/>
        <w:t xml:space="preserve">Central </w:t>
      </w:r>
      <w:smartTag w:uri="urn:schemas-microsoft-com:office:smarttags" w:element="State">
        <w:smartTag w:uri="urn:schemas-microsoft-com:office:smarttags" w:element="place">
          <w:r>
            <w:t>Michigan</w:t>
          </w:r>
        </w:smartTag>
      </w:smartTag>
      <w:r>
        <w:t xml:space="preserve"> University</w:t>
      </w:r>
      <w:r>
        <w:tab/>
        <w:t>Mt. Pleasant, MI</w:t>
      </w:r>
      <w:r>
        <w:br/>
        <w:t>B.S./ Science</w:t>
      </w:r>
    </w:p>
    <w:p w14:paraId="1A46D6FF" w14:textId="2B17526A" w:rsidR="004007B2" w:rsidRDefault="004007B2" w:rsidP="004007B2">
      <w:pPr>
        <w:pStyle w:val="Achievement"/>
        <w:numPr>
          <w:ilvl w:val="0"/>
          <w:numId w:val="0"/>
        </w:numPr>
        <w:tabs>
          <w:tab w:val="left" w:pos="1430"/>
          <w:tab w:val="right" w:pos="8580"/>
        </w:tabs>
        <w:ind w:left="240" w:hanging="240"/>
        <w:jc w:val="left"/>
      </w:pPr>
    </w:p>
    <w:p w14:paraId="38C16A53" w14:textId="434B4FCF" w:rsidR="004007B2" w:rsidRDefault="004007B2" w:rsidP="004007B2">
      <w:pPr>
        <w:pStyle w:val="SectionTitle"/>
        <w:spacing w:after="240"/>
        <w:rPr>
          <w:b/>
          <w:bCs/>
        </w:rPr>
      </w:pPr>
      <w:r w:rsidRPr="004007B2">
        <w:rPr>
          <w:b/>
          <w:bCs/>
        </w:rPr>
        <w:t>Online</w:t>
      </w:r>
    </w:p>
    <w:p w14:paraId="037C6441" w14:textId="2F132A10" w:rsidR="004007B2" w:rsidRPr="004007B2" w:rsidRDefault="004007B2" w:rsidP="004007B2">
      <w:pPr>
        <w:pStyle w:val="Achievement"/>
      </w:pPr>
      <w:r w:rsidRPr="004007B2">
        <w:t xml:space="preserve">Sway: </w:t>
      </w:r>
      <w:hyperlink r:id="rId5" w:history="1">
        <w:r w:rsidRPr="004007B2">
          <w:rPr>
            <w:rStyle w:val="Hyperlink"/>
          </w:rPr>
          <w:t>https://sway.com/ANyANYpdmFz4_KJb</w:t>
        </w:r>
      </w:hyperlink>
      <w:r>
        <w:t xml:space="preserve"> </w:t>
      </w:r>
    </w:p>
    <w:p w14:paraId="2A602747" w14:textId="5EF8A26F" w:rsidR="004007B2" w:rsidRPr="004007B2" w:rsidRDefault="004007B2" w:rsidP="004007B2">
      <w:pPr>
        <w:pStyle w:val="Achievement"/>
      </w:pPr>
      <w:r w:rsidRPr="004007B2">
        <w:t xml:space="preserve">Twitter: </w:t>
      </w:r>
      <w:hyperlink r:id="rId6" w:history="1">
        <w:r w:rsidRPr="004007B2">
          <w:rPr>
            <w:rStyle w:val="Hyperlink"/>
          </w:rPr>
          <w:t>@CVSTech</w:t>
        </w:r>
      </w:hyperlink>
      <w:r w:rsidRPr="004007B2">
        <w:t xml:space="preserve"> and </w:t>
      </w:r>
      <w:hyperlink r:id="rId7" w:history="1">
        <w:r w:rsidRPr="004007B2">
          <w:rPr>
            <w:rStyle w:val="Hyperlink"/>
          </w:rPr>
          <w:t>@CraigMcB</w:t>
        </w:r>
      </w:hyperlink>
    </w:p>
    <w:p w14:paraId="45CF930D" w14:textId="33A4C682" w:rsidR="004007B2" w:rsidRPr="004007B2" w:rsidRDefault="004007B2" w:rsidP="004007B2">
      <w:pPr>
        <w:pStyle w:val="Achievement"/>
      </w:pPr>
      <w:r w:rsidRPr="004007B2">
        <w:t xml:space="preserve">LinkedIn: </w:t>
      </w:r>
      <w:hyperlink w:history="1">
        <w:r w:rsidRPr="004007B2">
          <w:rPr>
            <w:rStyle w:val="Hyperlink"/>
          </w:rPr>
          <w:t>https://www.linkedin.com/pub/craig-mcbain/4a/618/3ab</w:t>
        </w:r>
      </w:hyperlink>
      <w:r w:rsidRPr="004007B2">
        <w:t xml:space="preserve">  </w:t>
      </w:r>
    </w:p>
    <w:p w14:paraId="474945C5" w14:textId="4A117658" w:rsidR="004007B2" w:rsidRPr="004007B2" w:rsidRDefault="004007B2" w:rsidP="004007B2">
      <w:pPr>
        <w:pStyle w:val="Achievement"/>
      </w:pPr>
      <w:r w:rsidRPr="004007B2">
        <w:t xml:space="preserve">Email: </w:t>
      </w:r>
      <w:hyperlink r:id="rId8" w:history="1">
        <w:r w:rsidRPr="00BB03D3">
          <w:rPr>
            <w:rStyle w:val="Hyperlink"/>
          </w:rPr>
          <w:t>cmcbain@cvs.k12.mi.us</w:t>
        </w:r>
      </w:hyperlink>
      <w:r>
        <w:t xml:space="preserve"> </w:t>
      </w:r>
      <w:r w:rsidRPr="004007B2">
        <w:t xml:space="preserve"> and </w:t>
      </w:r>
      <w:hyperlink r:id="rId9" w:history="1">
        <w:r w:rsidRPr="00BB03D3">
          <w:rPr>
            <w:rStyle w:val="Hyperlink"/>
          </w:rPr>
          <w:t>cmcbain@live.com</w:t>
        </w:r>
      </w:hyperlink>
      <w:r>
        <w:t xml:space="preserve"> </w:t>
      </w:r>
    </w:p>
    <w:p w14:paraId="61066D8E" w14:textId="77777777" w:rsidR="004007B2" w:rsidRPr="004007B2" w:rsidRDefault="004007B2" w:rsidP="004007B2">
      <w:pPr>
        <w:pStyle w:val="Achievement"/>
      </w:pPr>
      <w:r w:rsidRPr="004007B2">
        <w:t xml:space="preserve">Blog: </w:t>
      </w:r>
      <w:hyperlink r:id="rId10" w:history="1">
        <w:r w:rsidRPr="004007B2">
          <w:rPr>
            <w:rStyle w:val="Hyperlink"/>
          </w:rPr>
          <w:t>http://craigmcb.edublogs.org/</w:t>
        </w:r>
      </w:hyperlink>
    </w:p>
    <w:p w14:paraId="4EA5DC5E" w14:textId="77777777" w:rsidR="004007B2" w:rsidRPr="004007B2" w:rsidRDefault="004007B2" w:rsidP="004007B2">
      <w:pPr>
        <w:pStyle w:val="Achievement"/>
      </w:pPr>
      <w:r w:rsidRPr="004007B2">
        <w:t xml:space="preserve">Xbox: CMcB </w:t>
      </w:r>
      <w:bookmarkStart w:id="0" w:name="_GoBack"/>
      <w:bookmarkEnd w:id="0"/>
    </w:p>
    <w:p w14:paraId="4C03DEAF" w14:textId="1F6D0F39" w:rsidR="004007B2" w:rsidRPr="004007B2" w:rsidRDefault="004007B2" w:rsidP="004007B2">
      <w:pPr>
        <w:pStyle w:val="Achievement"/>
      </w:pPr>
      <w:r>
        <w:t xml:space="preserve">Instagram: </w:t>
      </w:r>
      <w:hyperlink r:id="rId11" w:history="1">
        <w:r w:rsidRPr="004007B2">
          <w:rPr>
            <w:rStyle w:val="Hyperlink"/>
          </w:rPr>
          <w:t>https://instagram.com/craigmcbain/</w:t>
        </w:r>
      </w:hyperlink>
    </w:p>
    <w:p w14:paraId="4B82C5ED" w14:textId="77777777" w:rsidR="004007B2" w:rsidRPr="004007B2" w:rsidRDefault="004007B2" w:rsidP="004007B2">
      <w:pPr>
        <w:pStyle w:val="Achievement"/>
      </w:pPr>
      <w:r w:rsidRPr="004007B2">
        <w:t xml:space="preserve">Facebook: </w:t>
      </w:r>
      <w:hyperlink r:id="rId12" w:history="1">
        <w:r w:rsidRPr="004007B2">
          <w:t xml:space="preserve">craigmcb </w:t>
        </w:r>
      </w:hyperlink>
    </w:p>
    <w:p w14:paraId="3B418B72" w14:textId="77777777" w:rsidR="004007B2" w:rsidRPr="004007B2" w:rsidRDefault="004007B2" w:rsidP="004007B2">
      <w:pPr>
        <w:pStyle w:val="Objective"/>
      </w:pPr>
    </w:p>
    <w:sectPr w:rsidR="004007B2" w:rsidRPr="004007B2"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Achievement"/>
      <w:lvlText w:val="*"/>
      <w:lvlJc w:val="left"/>
    </w:lvl>
  </w:abstractNum>
  <w:abstractNum w:abstractNumId="1" w15:restartNumberingAfterBreak="0">
    <w:nsid w:val="0A9B7E78"/>
    <w:multiLevelType w:val="singleLevel"/>
    <w:tmpl w:val="23643D7C"/>
    <w:lvl w:ilvl="0">
      <w:start w:val="1"/>
      <w:numFmt w:val="none"/>
      <w:lvlText w:val=""/>
      <w:legacy w:legacy="1" w:legacySpace="0" w:legacyIndent="0"/>
      <w:lvlJc w:val="left"/>
    </w:lvl>
  </w:abstractNum>
  <w:abstractNum w:abstractNumId="2" w15:restartNumberingAfterBreak="0">
    <w:nsid w:val="0E480C26"/>
    <w:multiLevelType w:val="singleLevel"/>
    <w:tmpl w:val="8FAEABB4"/>
    <w:lvl w:ilvl="0">
      <w:start w:val="1"/>
      <w:numFmt w:val="none"/>
      <w:lvlText w:val=""/>
      <w:legacy w:legacy="1" w:legacySpace="0" w:legacyIndent="0"/>
      <w:lvlJc w:val="left"/>
    </w:lvl>
  </w:abstractNum>
  <w:abstractNum w:abstractNumId="3" w15:restartNumberingAfterBreak="0">
    <w:nsid w:val="1B762762"/>
    <w:multiLevelType w:val="singleLevel"/>
    <w:tmpl w:val="253AA0FC"/>
    <w:lvl w:ilvl="0">
      <w:start w:val="1"/>
      <w:numFmt w:val="none"/>
      <w:lvlText w:val=""/>
      <w:legacy w:legacy="1" w:legacySpace="0" w:legacyIndent="0"/>
      <w:lvlJc w:val="left"/>
    </w:lvl>
  </w:abstractNum>
  <w:abstractNum w:abstractNumId="4" w15:restartNumberingAfterBreak="0">
    <w:nsid w:val="31C93211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5E3100B"/>
    <w:multiLevelType w:val="singleLevel"/>
    <w:tmpl w:val="306C03CA"/>
    <w:lvl w:ilvl="0">
      <w:start w:val="1"/>
      <w:numFmt w:val="none"/>
      <w:lvlText w:val=""/>
      <w:legacy w:legacy="1" w:legacySpace="0" w:legacyIndent="0"/>
      <w:lvlJc w:val="left"/>
    </w:lvl>
  </w:abstractNum>
  <w:abstractNum w:abstractNumId="6" w15:restartNumberingAfterBreak="0">
    <w:nsid w:val="4802276E"/>
    <w:multiLevelType w:val="hybridMultilevel"/>
    <w:tmpl w:val="BD2841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77C6"/>
    <w:multiLevelType w:val="singleLevel"/>
    <w:tmpl w:val="040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542E381D"/>
    <w:multiLevelType w:val="hybridMultilevel"/>
    <w:tmpl w:val="DAC0AE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E0463"/>
    <w:multiLevelType w:val="hybridMultilevel"/>
    <w:tmpl w:val="D91CA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F7E24"/>
    <w:multiLevelType w:val="singleLevel"/>
    <w:tmpl w:val="F6F000CE"/>
    <w:lvl w:ilvl="0">
      <w:start w:val="1"/>
      <w:numFmt w:val="none"/>
      <w:lvlText w:val=""/>
      <w:legacy w:legacy="1" w:legacySpace="0" w:legacyIndent="0"/>
      <w:lvlJc w:val="left"/>
    </w:lvl>
  </w:abstractNum>
  <w:abstractNum w:abstractNumId="11" w15:restartNumberingAfterBreak="0">
    <w:nsid w:val="68A56020"/>
    <w:multiLevelType w:val="hybridMultilevel"/>
    <w:tmpl w:val="CAACD3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94557"/>
    <w:multiLevelType w:val="multilevel"/>
    <w:tmpl w:val="ADBA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33E12"/>
    <w:multiLevelType w:val="hybridMultilevel"/>
    <w:tmpl w:val="F4AE4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">
    <w:abstractNumId w:val="0"/>
    <w:lvlOverride w:ilvl="0">
      <w:lvl w:ilvl="0">
        <w:start w:val="1"/>
        <w:numFmt w:val="bullet"/>
        <w:pStyle w:val="Achievemen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5"/>
        <w:lvlJc w:val="left"/>
        <w:pPr>
          <w:ind w:left="245" w:hanging="245"/>
        </w:pPr>
        <w:rPr>
          <w:rFonts w:ascii="Times" w:hAnsi="Times"/>
          <w:sz w:val="12"/>
        </w:rPr>
      </w:lvl>
    </w:lvlOverride>
  </w:num>
  <w:num w:numId="4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259"/>
        <w:lvlJc w:val="left"/>
        <w:pPr>
          <w:ind w:left="259" w:hanging="259"/>
        </w:pPr>
        <w:rPr>
          <w:rFonts w:ascii="Tms Rmn" w:hAnsi="Tms Rmn"/>
          <w:sz w:val="16"/>
        </w:rPr>
      </w:lvl>
    </w:lvlOverride>
  </w:num>
  <w:num w:numId="5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360" w:hanging="360"/>
        </w:pPr>
        <w:rPr>
          <w:rFonts w:ascii="Tms Rmn" w:hAnsi="Tms Rmn"/>
          <w:sz w:val="12"/>
        </w:rPr>
      </w:lvl>
    </w:lvlOverride>
  </w:num>
  <w:num w:numId="6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720" w:hanging="360"/>
        </w:pPr>
        <w:rPr>
          <w:rFonts w:ascii="Tms Rmn" w:hAnsi="Tms Rmn"/>
          <w:sz w:val="12"/>
        </w:rPr>
      </w:lvl>
    </w:lvlOverride>
  </w:num>
  <w:num w:numId="7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1080" w:hanging="360"/>
        </w:pPr>
        <w:rPr>
          <w:rFonts w:ascii="Tms Rmn" w:hAnsi="Tms Rmn"/>
          <w:sz w:val="12"/>
        </w:rPr>
      </w:lvl>
    </w:lvlOverride>
  </w:num>
  <w:num w:numId="8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1440" w:hanging="360"/>
        </w:pPr>
        <w:rPr>
          <w:rFonts w:ascii="Tms Rmn" w:hAnsi="Tms Rmn"/>
          <w:sz w:val="12"/>
        </w:rPr>
      </w:lvl>
    </w:lvlOverride>
  </w:num>
  <w:num w:numId="9">
    <w:abstractNumId w:val="2"/>
  </w:num>
  <w:num w:numId="10">
    <w:abstractNumId w:val="10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4"/>
  </w:num>
  <w:num w:numId="1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20" w:hanging="360"/>
        </w:pPr>
      </w:lvl>
    </w:lvlOverride>
  </w:num>
  <w:num w:numId="1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18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440" w:hanging="360"/>
        </w:pPr>
      </w:lvl>
    </w:lvlOverride>
  </w:num>
  <w:num w:numId="19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Times New Roman" w:hAnsi="Times New Roman" w:hint="default"/>
          <w:sz w:val="12"/>
        </w:rPr>
      </w:lvl>
    </w:lvlOverride>
  </w:num>
  <w:num w:numId="20">
    <w:abstractNumId w:val="11"/>
  </w:num>
  <w:num w:numId="21">
    <w:abstractNumId w:val="6"/>
  </w:num>
  <w:num w:numId="22">
    <w:abstractNumId w:val="8"/>
  </w:num>
  <w:num w:numId="23">
    <w:abstractNumId w:val="13"/>
  </w:num>
  <w:num w:numId="24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5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6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7">
    <w:abstractNumId w:val="9"/>
  </w:num>
  <w:num w:numId="28">
    <w:abstractNumId w:val="12"/>
  </w:num>
  <w:num w:numId="29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0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noPunctuationKerning/>
  <w:characterSpacingControl w:val="doNotCompress"/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ResumeStyle" w:val="2"/>
  </w:docVars>
  <w:rsids>
    <w:rsidRoot w:val="00666C45"/>
    <w:rsid w:val="000B41CE"/>
    <w:rsid w:val="002F77D4"/>
    <w:rsid w:val="0030770B"/>
    <w:rsid w:val="0032752D"/>
    <w:rsid w:val="004007B2"/>
    <w:rsid w:val="0049264A"/>
    <w:rsid w:val="0055505E"/>
    <w:rsid w:val="00666C45"/>
    <w:rsid w:val="00993E87"/>
    <w:rsid w:val="00A93DC5"/>
    <w:rsid w:val="00B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BBAA5B1"/>
  <w15:chartTrackingRefBased/>
  <w15:docId w15:val="{8E3B0F3F-3380-45B2-99CF-344D5EB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</w:rPr>
  </w:style>
  <w:style w:type="paragraph" w:styleId="Heading1">
    <w:name w:val="heading 1"/>
    <w:basedOn w:val="HeadingBase"/>
    <w:next w:val="BodyText"/>
    <w:qFormat/>
    <w:pPr>
      <w:ind w:left="-2160"/>
      <w:jc w:val="left"/>
      <w:outlineLvl w:val="0"/>
    </w:pPr>
    <w:rPr>
      <w:spacing w:val="20"/>
      <w:kern w:val="28"/>
      <w:sz w:val="23"/>
    </w:rPr>
  </w:style>
  <w:style w:type="paragraph" w:styleId="Heading2">
    <w:name w:val="heading 2"/>
    <w:basedOn w:val="HeadingBase"/>
    <w:next w:val="BodyText"/>
    <w:qFormat/>
    <w:pPr>
      <w:jc w:val="left"/>
      <w:outlineLvl w:val="1"/>
    </w:pPr>
    <w:rPr>
      <w:spacing w:val="5"/>
      <w:sz w:val="20"/>
    </w:rPr>
  </w:style>
  <w:style w:type="paragraph" w:styleId="Heading3">
    <w:name w:val="heading 3"/>
    <w:basedOn w:val="HeadingBase"/>
    <w:next w:val="BodyText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Heading4">
    <w:name w:val="heading 4"/>
    <w:basedOn w:val="HeadingBase"/>
    <w:next w:val="BodyText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Heading5">
    <w:name w:val="heading 5"/>
    <w:basedOn w:val="HeadingBase"/>
    <w:next w:val="BodyText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Heading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BodyText"/>
    <w:next w:val="BodyText"/>
    <w:pPr>
      <w:keepNext/>
      <w:keepLines/>
      <w:spacing w:before="240" w:after="240"/>
    </w:pPr>
    <w:rPr>
      <w:caps/>
    </w:rPr>
  </w:style>
  <w:style w:type="paragraph" w:styleId="BodyText">
    <w:name w:val="Body Text"/>
    <w:basedOn w:val="Normal"/>
    <w:pPr>
      <w:spacing w:after="220" w:line="240" w:lineRule="atLeast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Objective">
    <w:name w:val="Objective"/>
    <w:basedOn w:val="Normal"/>
    <w:next w:val="BodyText"/>
    <w:pPr>
      <w:spacing w:before="60" w:after="220" w:line="220" w:lineRule="atLeast"/>
    </w:p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chievement">
    <w:name w:val="Achievement"/>
    <w:basedOn w:val="BodyText"/>
    <w:pPr>
      <w:numPr>
        <w:numId w:val="1"/>
      </w:numPr>
      <w:spacing w:after="60"/>
    </w:pPr>
  </w:style>
  <w:style w:type="paragraph" w:customStyle="1" w:styleId="Name">
    <w:name w:val="Name"/>
    <w:basedOn w:val="Normal"/>
    <w:next w:val="Normal"/>
    <w:pPr>
      <w:spacing w:after="440" w:line="240" w:lineRule="atLeast"/>
      <w:jc w:val="center"/>
    </w:pPr>
    <w:rPr>
      <w:caps/>
      <w:spacing w:val="80"/>
      <w:sz w:val="44"/>
    </w:rPr>
  </w:style>
  <w:style w:type="paragraph" w:styleId="Date">
    <w:name w:val="Date"/>
    <w:basedOn w:val="BodyText"/>
    <w:pPr>
      <w:keepNext/>
    </w:pPr>
  </w:style>
  <w:style w:type="paragraph" w:customStyle="1" w:styleId="CityState">
    <w:name w:val="City/State"/>
    <w:basedOn w:val="BodyText"/>
    <w:next w:val="BodyText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480"/>
      </w:tabs>
      <w:spacing w:before="60" w:line="220" w:lineRule="atLeast"/>
      <w:jc w:val="left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Header">
    <w:name w:val="header"/>
    <w:basedOn w:val="HeaderBase"/>
  </w:style>
  <w:style w:type="paragraph" w:styleId="Footer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paragraph" w:customStyle="1" w:styleId="Address1">
    <w:name w:val="Address 1"/>
    <w:basedOn w:val="Normal"/>
    <w:pPr>
      <w:spacing w:line="160" w:lineRule="atLeast"/>
      <w:jc w:val="center"/>
    </w:pPr>
    <w:rPr>
      <w:caps/>
      <w:spacing w:val="30"/>
      <w:sz w:val="15"/>
    </w:rPr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spacing w:line="160" w:lineRule="atLeast"/>
      <w:jc w:val="center"/>
    </w:pPr>
    <w:rPr>
      <w:caps/>
      <w:spacing w:val="30"/>
      <w:sz w:val="15"/>
    </w:rPr>
  </w:style>
  <w:style w:type="character" w:styleId="PageNumber">
    <w:name w:val="page number"/>
    <w:rPr>
      <w:sz w:val="24"/>
    </w:rPr>
  </w:style>
  <w:style w:type="character" w:styleId="Emphasis">
    <w:name w:val="Emphasis"/>
    <w:qFormat/>
    <w:rPr>
      <w:rFonts w:ascii="Garamond" w:hAnsi="Garamond"/>
      <w:caps/>
      <w:spacing w:val="0"/>
      <w:sz w:val="18"/>
    </w:rPr>
  </w:style>
  <w:style w:type="paragraph" w:styleId="BodyTextIndent">
    <w:name w:val="Body Text Indent"/>
    <w:basedOn w:val="BodyText"/>
    <w:pPr>
      <w:ind w:left="720"/>
    </w:pPr>
  </w:style>
  <w:style w:type="character" w:customStyle="1" w:styleId="Job">
    <w:name w:val="Job"/>
    <w:basedOn w:val="DefaultParagraphFont"/>
  </w:style>
  <w:style w:type="paragraph" w:customStyle="1" w:styleId="PersonalData">
    <w:name w:val="Personal Data"/>
    <w:basedOn w:val="BodyText"/>
    <w:pPr>
      <w:spacing w:after="120" w:line="240" w:lineRule="exact"/>
      <w:ind w:left="-1080" w:right="1080"/>
    </w:pPr>
    <w:rPr>
      <w:rFonts w:ascii="Arial" w:hAnsi="Arial"/>
      <w:i/>
    </w:rPr>
  </w:style>
  <w:style w:type="paragraph" w:customStyle="1" w:styleId="CompanyNameOne">
    <w:name w:val="Company Name One"/>
    <w:basedOn w:val="CompanyName"/>
    <w:next w:val="JobTitle"/>
    <w:pPr>
      <w:spacing w:before="60"/>
    </w:pPr>
  </w:style>
  <w:style w:type="paragraph" w:customStyle="1" w:styleId="NoTitle">
    <w:name w:val="No Title"/>
    <w:basedOn w:val="SectionTitle"/>
    <w:pPr>
      <w:pBdr>
        <w:bottom w:val="none" w:sz="0" w:space="0" w:color="auto"/>
      </w:pBdr>
    </w:pPr>
  </w:style>
  <w:style w:type="paragraph" w:customStyle="1" w:styleId="PersonalInfo">
    <w:name w:val="Personal Info"/>
    <w:basedOn w:val="Achievement"/>
    <w:next w:val="Achievement"/>
    <w:pPr>
      <w:spacing w:before="220"/>
      <w:ind w:left="245" w:hanging="245"/>
    </w:pPr>
  </w:style>
  <w:style w:type="character" w:styleId="FollowedHyperlink">
    <w:name w:val="FollowedHyperlink"/>
    <w:basedOn w:val="DefaultParagraphFont"/>
    <w:rsid w:val="0055505E"/>
    <w:rPr>
      <w:color w:val="800080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0B41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1CE"/>
    <w:rPr>
      <w:rFonts w:ascii="Garamond" w:hAnsi="Garamond"/>
      <w:i/>
      <w:iCs/>
      <w:color w:val="404040" w:themeColor="text1" w:themeTint="BF"/>
      <w:sz w:val="22"/>
    </w:rPr>
  </w:style>
  <w:style w:type="character" w:styleId="Hyperlink">
    <w:name w:val="Hyperlink"/>
    <w:basedOn w:val="DefaultParagraphFont"/>
    <w:uiPriority w:val="99"/>
    <w:unhideWhenUsed/>
    <w:rsid w:val="004007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06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9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E1E1E1"/>
                              </w:divBdr>
                              <w:divsChild>
                                <w:div w:id="206845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3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13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924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170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677280">
                                                      <w:marLeft w:val="0"/>
                                                      <w:marRight w:val="0"/>
                                                      <w:marTop w:val="10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942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29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1772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676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6978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8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5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23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E1E1E1"/>
                              </w:divBdr>
                              <w:divsChild>
                                <w:div w:id="60334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054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02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707349">
                                                      <w:marLeft w:val="0"/>
                                                      <w:marRight w:val="0"/>
                                                      <w:marTop w:val="10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731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855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662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613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883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1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8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5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E1E1E1"/>
                              </w:divBdr>
                              <w:divsChild>
                                <w:div w:id="127062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82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049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671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37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033418">
                                                      <w:marLeft w:val="0"/>
                                                      <w:marRight w:val="0"/>
                                                      <w:marTop w:val="10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975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3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2675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516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22058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cbain@cvs.k12.mi.u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itter.com/craigmcb" TargetMode="External"/><Relationship Id="rId12" Type="http://schemas.openxmlformats.org/officeDocument/2006/relationships/hyperlink" Target="https://www.facebook.com/craigmc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itter.com/CVSTech" TargetMode="External"/><Relationship Id="rId11" Type="http://schemas.openxmlformats.org/officeDocument/2006/relationships/hyperlink" Target="https://instagram.com/craigmcbain/" TargetMode="External"/><Relationship Id="rId5" Type="http://schemas.openxmlformats.org/officeDocument/2006/relationships/hyperlink" Target="https://sway.com/ANyANYpdmFz4_KJb" TargetMode="External"/><Relationship Id="rId10" Type="http://schemas.openxmlformats.org/officeDocument/2006/relationships/hyperlink" Target="http://craigmcb.edublog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mcbain@liv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Resume%20Wizard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Resume Wizard.wiz</Template>
  <TotalTime>94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Wizard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Wizard</dc:title>
  <dc:subject/>
  <dc:creator>Craig McBain</dc:creator>
  <cp:keywords>Résumé resume rezumay</cp:keywords>
  <cp:lastModifiedBy>Craig McBain</cp:lastModifiedBy>
  <cp:revision>5</cp:revision>
  <dcterms:created xsi:type="dcterms:W3CDTF">2016-04-27T17:31:00Z</dcterms:created>
  <dcterms:modified xsi:type="dcterms:W3CDTF">2016-04-27T19:28:00Z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